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9AEE7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BAYLY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0877BEEB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Berkshire.</w:t>
      </w:r>
    </w:p>
    <w:p w14:paraId="74E3FF88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CEED27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6CEEF9" w14:textId="77777777" w:rsidR="00B2170B" w:rsidRDefault="00B2170B" w:rsidP="00B2170B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Berkshire the tax of a fifteenth and a tenth granted to the King at the last Parliament.</w:t>
      </w:r>
    </w:p>
    <w:p w14:paraId="68189F52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p.189)</w:t>
      </w:r>
    </w:p>
    <w:p w14:paraId="13A4F6F7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323F8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A7AA73" w14:textId="77777777" w:rsidR="00B2170B" w:rsidRDefault="00B2170B" w:rsidP="00B2170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2021</w:t>
      </w:r>
    </w:p>
    <w:p w14:paraId="28A2DD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133DC" w14:textId="77777777" w:rsidR="00B2170B" w:rsidRDefault="00B2170B" w:rsidP="009139A6">
      <w:r>
        <w:separator/>
      </w:r>
    </w:p>
  </w:endnote>
  <w:endnote w:type="continuationSeparator" w:id="0">
    <w:p w14:paraId="5F69D1C5" w14:textId="77777777" w:rsidR="00B2170B" w:rsidRDefault="00B2170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8D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03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B69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64351" w14:textId="77777777" w:rsidR="00B2170B" w:rsidRDefault="00B2170B" w:rsidP="009139A6">
      <w:r>
        <w:separator/>
      </w:r>
    </w:p>
  </w:footnote>
  <w:footnote w:type="continuationSeparator" w:id="0">
    <w:p w14:paraId="67F321BC" w14:textId="77777777" w:rsidR="00B2170B" w:rsidRDefault="00B2170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57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3E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4E0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70B"/>
    <w:rsid w:val="000666E0"/>
    <w:rsid w:val="002510B7"/>
    <w:rsid w:val="005C130B"/>
    <w:rsid w:val="00826F5C"/>
    <w:rsid w:val="009139A6"/>
    <w:rsid w:val="009448BB"/>
    <w:rsid w:val="00A3176C"/>
    <w:rsid w:val="00AE65F8"/>
    <w:rsid w:val="00B2170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FD972"/>
  <w15:chartTrackingRefBased/>
  <w15:docId w15:val="{ECD1C688-1524-415F-8351-0738B1D91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2021-06-06T07:56:00Z</dcterms:created>
  <dcterms:modified xsi:type="dcterms:W3CDTF">2021-06-06T07:57:00Z</dcterms:modified>
</cp:coreProperties>
</file>